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01220F0" w14:textId="68A311E4" w:rsidR="009C437E" w:rsidRPr="00DC2A50" w:rsidRDefault="009C437E" w:rsidP="009C437E">
                                        <w:r>
                                          <w:rPr>
                                            <w:rStyle w:val="Style2"/>
                                          </w:rPr>
                                          <w:t>sup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banco-CCC-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LPN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2</w:t>
                                        </w:r>
                                        <w:r w:rsidRPr="00DC2A50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0</w:t>
                                        </w:r>
                                        <w:r w:rsidR="00F53CF0">
                                          <w:rPr>
                                            <w:rStyle w:val="Style2"/>
                                          </w:rPr>
                                          <w:t>6</w:t>
                                        </w:r>
                                      </w:p>
                                      <w:p w14:paraId="20819490" w14:textId="42865C32" w:rsidR="00840E00" w:rsidRPr="00535962" w:rsidRDefault="00F53CF0" w:rsidP="009C437E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01220F0" w14:textId="68A311E4" w:rsidR="009C437E" w:rsidRPr="00DC2A50" w:rsidRDefault="009C437E" w:rsidP="009C437E">
                                  <w:r>
                                    <w:rPr>
                                      <w:rStyle w:val="Style2"/>
                                    </w:rPr>
                                    <w:t>sup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banco-CCC-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LPN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2</w:t>
                                  </w:r>
                                  <w:r w:rsidRPr="00DC2A50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0</w:t>
                                  </w:r>
                                  <w:r w:rsidR="00F53CF0">
                                    <w:rPr>
                                      <w:rStyle w:val="Style2"/>
                                    </w:rPr>
                                    <w:t>6</w:t>
                                  </w:r>
                                </w:p>
                                <w:p w14:paraId="20819490" w14:textId="42865C32" w:rsidR="00840E00" w:rsidRPr="00535962" w:rsidRDefault="00F53CF0" w:rsidP="009C437E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1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16C98781">
                <wp:simplePos x="0" y="0"/>
                <wp:positionH relativeFrom="column">
                  <wp:posOffset>2905125</wp:posOffset>
                </wp:positionH>
                <wp:positionV relativeFrom="paragraph">
                  <wp:posOffset>102869</wp:posOffset>
                </wp:positionV>
                <wp:extent cx="3486150" cy="314325"/>
                <wp:effectExtent l="0" t="0" r="0" b="9525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861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F53CF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75pt;margin-top:8.1pt;width:274.5pt;height: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" stroked="f">
                <v:textbox>
                  <w:txbxContent>
                    <w:p w14:paraId="7CB41886" w14:textId="77777777" w:rsidR="002E1412" w:rsidRPr="002E1412" w:rsidRDefault="00F53CF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F53CF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4F0DB5F" w14:textId="77777777" w:rsidR="0026335F" w:rsidRPr="0026335F" w:rsidRDefault="00F53CF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F53CF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B999D93" w14:textId="77777777" w:rsidR="00F7443C" w:rsidRPr="004767CC" w:rsidRDefault="00F53CF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F53CF0">
                              <w:fldChar w:fldCharType="begin"/>
                            </w:r>
                            <w:r w:rsidR="00F53CF0">
                              <w:instrText xml:space="preserve"> NUMPAGES   \* MERGEFORMAT </w:instrText>
                            </w:r>
                            <w:r w:rsidR="00F53CF0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53CF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F53CF0">
                        <w:fldChar w:fldCharType="begin"/>
                      </w:r>
                      <w:r w:rsidR="00F53CF0">
                        <w:instrText xml:space="preserve"> NUMPAGES   \* MERGEFORMAT </w:instrText>
                      </w:r>
                      <w:r w:rsidR="00F53CF0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53CF0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813E3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33C1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A4D7F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2D75"/>
    <w:rsid w:val="009A41E5"/>
    <w:rsid w:val="009C437E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74334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53CF0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2E4A72A2-9A14-4AE5-A0C2-E821558F60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5EA087-56E4-484E-9D38-D26060F5C62D}"/>
</file>

<file path=customXml/itemProps3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500A18-AF7A-4124-9BFE-AEE11986DD96}">
  <ds:schemaRefs>
    <ds:schemaRef ds:uri="http://schemas.microsoft.com/sharepoint/v3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d0ed0c3-5985-4eca-a33b-383541a093dd"/>
    <ds:schemaRef ds:uri="d1207536-9e68-4e3e-aeed-b740370ba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9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17</cp:revision>
  <cp:lastPrinted>2011-03-04T19:05:00Z</cp:lastPrinted>
  <dcterms:created xsi:type="dcterms:W3CDTF">2014-01-02T13:42:00Z</dcterms:created>
  <dcterms:modified xsi:type="dcterms:W3CDTF">2022-06-30T13:33:00Z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